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43" w:rsidRDefault="00772D46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10706100</wp:posOffset>
            </wp:positionV>
            <wp:extent cx="279400" cy="304800"/>
            <wp:effectExtent l="0" t="0" r="0" b="0"/>
            <wp:wrapNone/>
            <wp:docPr id="10018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02419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12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专题三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三角过关检测</w:t>
      </w:r>
    </w:p>
    <w:p w:rsidR="005C1F5B" w:rsidRDefault="005C1F5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w:rPr>
                <w:rFonts w:ascii="Cambria Math" w:eastAsia="宋体" w:hAnsi="Cambria Math"/>
                <w:szCs w:val="19"/>
              </w:rPr>
              <m:t>α</m:t>
            </m:r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cos(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　　　　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四川成都七中高三模拟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842303" name="图片 15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520599" name="图片 15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 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128586" name="图片 1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760970" name="图片 15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454822" name="图片 1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281914" name="图片 1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满足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最小正周期为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</w:rPr>
        <w:t>π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图象关于点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>对称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在区间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</m:oMath>
      <w:r>
        <w:rPr>
          <w:rFonts w:ascii="Times New Roman" w:eastAsia="宋体" w:hAnsi="宋体"/>
        </w:rPr>
        <w:t>上为减函数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图象关于直线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对称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四川成都七中高三模拟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若存在唯一的实数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780283" name="图片 1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390122" name="图片 15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使得曲线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42111" name="图片 1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54484" name="图片 16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关于点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,0)</w:t>
      </w:r>
      <w:r>
        <w:rPr>
          <w:rFonts w:ascii="Times New Roman" w:eastAsia="宋体" w:hAnsi="宋体"/>
        </w:rPr>
        <w:t>对称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465745" name="图片 16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490075" name="图片 16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433904" name="图片 1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354445" name="图片 16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65007" name="图片 1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461260" name="图片 16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974314" name="图片 1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657762" name="图片 1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cos(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w:rPr>
                <w:rFonts w:ascii="Cambria Math" w:eastAsia="宋体" w:hAnsi="Cambria Math"/>
                <w:szCs w:val="19"/>
              </w:rPr>
              <m:t>ω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&gt;</m:t>
            </m:r>
            <m: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,|</m:t>
            </m:r>
            <m:r>
              <w:rPr>
                <w:rFonts w:ascii="Cambria Math" w:eastAsia="宋体" w:hAnsi="Cambria Math"/>
                <w:szCs w:val="19"/>
              </w:rPr>
              <m:t>φ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&lt;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的部分图象如图所示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的坐标分别为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,-</m:t>
            </m:r>
            <m:r>
              <w:rPr>
                <w:rFonts w:ascii="Cambria Math" w:eastAsia="宋体" w:hAnsi="Cambria Math"/>
                <w:szCs w:val="19"/>
              </w:rPr>
              <m:t>A</m:t>
            </m:r>
          </m:e>
        </m:d>
        <m:r>
          <m:rPr>
            <m:sty m:val="p"/>
          </m:rPr>
          <w:rPr>
            <w:rFonts w:ascii="Cambria Math" w:eastAsia="宋体" w:hAnsi="Cambria Math"/>
          </w:rPr>
          <m:t>,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11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的单调递减区间不可能为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91565" cy="824230"/>
            <wp:effectExtent l="0" t="0" r="0" b="0"/>
            <wp:docPr id="169" name="J49原书.eps" descr="id:2147485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128694" name="J49原书.eps" descr="id:214748578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</m:oMath>
      <w:r>
        <w:rPr>
          <w:rFonts w:ascii="Times New Roman" w:eastAsia="宋体" w:hAnsi="宋体"/>
        </w:rPr>
        <w:tab/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</m:oMath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21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</m:oMath>
      <w:r>
        <w:rPr>
          <w:rFonts w:ascii="Times New Roman" w:eastAsia="宋体" w:hAnsi="宋体"/>
        </w:rPr>
        <w:tab/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9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33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8</m:t>
                </m:r>
              </m:den>
            </m:f>
          </m:e>
        </m:d>
      </m:oMath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安徽蚌埠高三质检三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296899" name="图片 1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|&lt;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9212" name="图片 17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图象的相邻两条对称轴之间的距离为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的图象向左平移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个单位长度后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得到函数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为偶函数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503869" name="图片 17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49166" name="图片 17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上的值域是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790246" name="图片 17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096074" name="图片 17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2,1)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121708" name="图片 1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336544" name="图片 17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2,1]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湖南株洲高三二模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872958" name="图片 1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779106" name="图片 17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320353" name="图片 1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18412" name="图片 18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208524" name="图片 18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335279" name="图片 18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恰有三个不同的零点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712699" name="图片 18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16788" name="图片 18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225343" name="图片 18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70123" name="图片 18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840184" name="图片 1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180087" name="图片 18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02579" name="图片 1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651041" name="图片 19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河南洛阳高三三模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锐角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且满足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=ac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cos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237136" name="图片 19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99454" name="图片 19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73936" name="图片 1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605117" name="图片 19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765096" name="图片 1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999714" name="图片 19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648747" name="图片 1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058541" name="图片 19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718404" name="图片 2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37244" name="图片 20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245509" name="图片 2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264085" name="图片 20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626097" name="图片 2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087973" name="图片 20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sin(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的图象与直线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宋体"/>
          <w:i/>
        </w:rPr>
        <w:t>&lt;a&lt;A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的三个相邻交点的横坐标分别是</w:t>
      </w:r>
      <w:r>
        <w:rPr>
          <w:rFonts w:ascii="Times New Roman" w:eastAsia="宋体" w:hAnsi="宋体"/>
        </w:rPr>
        <w:t>2,4,8,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的单调递减区间是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[6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,6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3](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[6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3,6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](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[6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,6</w:t>
      </w:r>
      <w:r>
        <w:rPr>
          <w:rFonts w:ascii="Times New Roman" w:eastAsia="宋体" w:hAnsi="宋体"/>
          <w:i/>
        </w:rPr>
        <w:t>k+</w:t>
      </w:r>
      <w:r>
        <w:rPr>
          <w:rFonts w:ascii="Times New Roman" w:eastAsia="宋体" w:hAnsi="宋体"/>
        </w:rPr>
        <w:t>3](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[6</w:t>
      </w:r>
      <w:r>
        <w:rPr>
          <w:rFonts w:ascii="Times New Roman" w:eastAsia="宋体" w:hAnsi="宋体"/>
          <w:i/>
        </w:rPr>
        <w:t>k-</w:t>
      </w:r>
      <w:r>
        <w:rPr>
          <w:rFonts w:ascii="Times New Roman" w:eastAsia="宋体" w:hAnsi="宋体"/>
        </w:rPr>
        <w:t>3,6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](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Z</w:t>
      </w:r>
      <w:r>
        <w:rPr>
          <w:rFonts w:ascii="Times New Roman" w:eastAsia="宋体" w:hAnsi="宋体"/>
        </w:rPr>
        <w:t>)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河北衡水二中高三三模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在锐角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所对的边分别是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若不等式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C&gt;</w:t>
      </w:r>
      <w:r>
        <w:rPr>
          <w:rFonts w:ascii="Times New Roman" w:eastAsia="宋体" w:hAnsi="宋体"/>
        </w:rPr>
        <w:t xml:space="preserve">19sin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对任意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都成立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黑龙江齐齐哈尔高三二模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在锐角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 xml:space="preserve">2,tan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cos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+cos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+sin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sin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+sin</m:t>
            </m:r>
            <m:r>
              <w:rPr>
                <w:rFonts w:ascii="Cambria Math" w:eastAsia="宋体" w:hAnsi="Cambria Math"/>
                <w:sz w:val="24"/>
                <w:szCs w:val="21"/>
              </w:rPr>
              <m:t>C</m:t>
            </m:r>
          </m:den>
        </m:f>
      </m:oMath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河南八市重点高中高三二联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17)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(1,cos 2</w:t>
      </w:r>
      <w:r>
        <w:rPr>
          <w:rFonts w:ascii="Times New Roman" w:eastAsia="宋体" w:hAnsi="宋体"/>
          <w:i/>
        </w:rPr>
        <w:t>x-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sin 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Times New Roman"/>
          <w:b/>
        </w:rPr>
        <w:t>a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将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表示成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的函数并求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的单调递增区间</w:t>
      </w:r>
      <w:r>
        <w:rPr>
          <w:rFonts w:ascii="Times New Roman" w:eastAsia="宋体" w:hAnsi="宋体"/>
        </w:rPr>
        <w:t>;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cos 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安徽淮南高三一模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17)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在锐角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为边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的中点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AC=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AD=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外接圆的圆心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 xml:space="preserve">cos 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BOC=-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39165" cy="660400"/>
            <wp:effectExtent l="0" t="0" r="0" b="0"/>
            <wp:docPr id="206" name="m82.eps" descr="id:2147485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440265" name="m82.eps" descr="id:214748579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 xml:space="preserve">sin 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BAC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</w:t>
      </w:r>
      <w:r>
        <w:rPr>
          <w:rFonts w:ascii="Times New Roman" w:eastAsia="宋体" w:hAnsi="Times New Roman" w:cs="Times New Roman"/>
          <w:i/>
        </w:rPr>
        <w:t>.</w:t>
      </w: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福建三明高三二模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17)</w:t>
      </w:r>
      <w:r>
        <w:rPr>
          <w:rFonts w:ascii="Times New Roman" w:eastAsia="宋体" w:hAnsi="宋体"/>
        </w:rPr>
        <w:t>在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所对的边分别为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ab+a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;</w:t>
      </w: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求角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的大小</w:t>
      </w:r>
      <w:r>
        <w:rPr>
          <w:rFonts w:ascii="Times New Roman" w:eastAsia="宋体" w:hAnsi="Times New Roman" w:cs="Times New Roman"/>
          <w:i/>
        </w:rPr>
        <w:t>.</w:t>
      </w: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0F444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F4443" w:rsidRDefault="00772D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0F4443" w:rsidRDefault="000F4443"/>
    <w:p w:rsidR="000F4443" w:rsidRDefault="00772D46">
      <w:pPr>
        <w:jc w:val="center"/>
      </w:pPr>
      <w:r>
        <w:t>参考答案</w:t>
      </w:r>
    </w:p>
    <w:p w:rsidR="000F4443" w:rsidRDefault="000F4443"/>
    <w:p w:rsidR="000F4443" w:rsidRDefault="00772D46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专题三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</w:p>
    <w:p w:rsidR="000F4443" w:rsidRDefault="00772D46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三角过关检测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α</m:t>
            </m:r>
          </m:e>
        </m: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cos(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298" name="图片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736569" name="图片 12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299" name="图片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471930" name="图片 129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0" name="图片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551623" name="图片 13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1" name="图片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503429" name="图片 130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2" name="图片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09848" name="图片 13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3" name="图片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329613" name="图片 130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4" name="图片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529056" name="图片 13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5" name="图片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21654" name="图片 130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6" name="图片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960015" name="图片 13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7" name="图片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020003" name="图片 13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8" name="图片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672038" name="图片 13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09" name="图片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306852" name="图片 130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0" name="图片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514328" name="图片 13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1" name="图片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727935" name="图片 13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2" name="图片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702331" name="图片 13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3" name="图片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725815" name="图片 13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4" name="图片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935362" name="图片 13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5" name="图片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687103" name="图片 131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6" name="图片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059972" name="图片 13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7" name="图片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833026" name="图片 13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8" name="图片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51431" name="图片 13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19" name="图片 1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489100" name="图片 131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0" name="图片 1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510102" name="图片 132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1" name="图片 1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328745" name="图片 13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2" name="图片 1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118467" name="图片 132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3" name="图片 1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554304" name="图片 132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4" name="图片 1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927200" name="图片 132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5" name="图片 1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017654" name="图片 13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6" name="图片 1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402264" name="图片 132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7" name="图片 1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831023" name="图片 132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8" name="图片 1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122937" name="图片 13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29" name="图片 1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35630" name="图片 132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cos2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Microsoft Yi Baiti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所以函数最小正周期为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代入得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0" name="图片 1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14531" name="图片 13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1" name="图片 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23798" name="图片 133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故直线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为函数的对称轴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2" name="图片 1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730699" name="图片 13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3" name="图片 1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689874" name="图片 133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t-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4" name="图片 1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252524" name="图片 13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5" name="图片 1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964772" name="图片 133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因为存在唯一的实数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6" name="图片 1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002797" name="图片 13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7" name="图片 1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413815" name="图片 133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使得曲线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8" name="图片 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148638" name="图片 13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39" name="图片 1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860819" name="图片 133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关于点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r>
          <w:rPr>
            <w:rFonts w:ascii="Cambria Math" w:eastAsia="Microsoft Yi Baiti" w:hAnsi="Cambria Math" w:cs="Times New Roman"/>
            <w:sz w:val="24"/>
            <w:szCs w:val="24"/>
          </w:rPr>
          <m:t>ω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根据题意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cos(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的周期为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又选项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区间长度为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在区间</w:t>
      </w:r>
      <m:oMath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33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</m:den>
            </m:f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上不是单调减函数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2sin(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0" name="图片 1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005150" name="图片 13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|&lt;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1" name="图片 1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872765" name="图片 134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图象的相邻两条对称轴之间的距离为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而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m:rPr>
            <m:sty m:val="p"/>
          </m:rPr>
          <w:rPr>
            <w:rFonts w:ascii="Cambria Math" w:eastAsia="NEU-BZ-S92" w:hAnsi="Cambria Math" w:cs="Times New Roman"/>
            <w:sz w:val="24"/>
            <w:szCs w:val="24"/>
          </w:rPr>
          <m:t>⇒</m:t>
        </m:r>
        <m:r>
          <w:rPr>
            <w:rFonts w:ascii="Cambria Math" w:eastAsia="Microsoft Yi Baiti" w:hAnsi="Cambria Math" w:cs="Times New Roman"/>
            <w:sz w:val="24"/>
            <w:szCs w:val="24"/>
          </w:rPr>
          <m:t>ω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又因为函数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的图象向左平移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个单位长度后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得到函数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2" name="图片 1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576568" name="图片 13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3" name="图片 1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866335" name="图片 134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4" name="图片 1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108452" name="图片 13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5" name="图片 1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80149" name="图片 134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而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|&lt;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6" name="图片 1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372115" name="图片 13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7" name="图片 1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426360" name="图片 134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8" name="图片 1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069258" name="图片 134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49" name="图片 1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40793" name="图片 134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0" name="图片 1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288287" name="图片 13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1" name="图片 1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612866" name="图片 135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2" name="图片 1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90357" name="图片 135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3" name="图片 1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015157" name="图片 135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4" name="图片 1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063640" name="图片 135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5" name="图片 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831533" name="图片 135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6" name="图片 1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87101" name="图片 13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7" name="图片 1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63778" name="图片 13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在区间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8" name="图片 1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68580" name="图片 135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59" name="图片 1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026310" name="图片 135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上的值域是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2,1]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由题意得方程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0" name="图片 1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719604" name="图片 13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1" name="图片 1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127259" name="图片 136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2" name="图片 1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482594" name="图片 136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3" name="图片 1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751356" name="图片 136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有三个不同的实数根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4" name="图片 1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159820" name="图片 13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5" name="图片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371059" name="图片 136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6" name="图片 1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169110" name="图片 136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7" name="图片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702715" name="图片 13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画出函数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8" name="图片 1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8149" name="图片 13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9" name="图片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986035" name="图片 136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的大致图象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358900" cy="775970"/>
            <wp:effectExtent l="0" t="0" r="0" b="0"/>
            <wp:docPr id="1370" name="M81.eps" descr="id:2147507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346824" name="M81.eps" descr="id:214750738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7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由图象得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方程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1" name="图片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050337" name="图片 13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2" name="图片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176927" name="图片 137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仿宋" w:hAnsi="Times New Roman" w:cs="Times New Roman"/>
          <w:sz w:val="24"/>
          <w:szCs w:val="24"/>
        </w:rPr>
        <w:t>恰好有三个根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不妨设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由题意得点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,0),(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仿宋" w:hAnsi="Times New Roman" w:cs="Times New Roman"/>
          <w:sz w:val="24"/>
          <w:szCs w:val="24"/>
        </w:rPr>
        <w:t>关于直线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又结合图象可得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3" name="图片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592495" name="图片 137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4" name="图片 1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550210" name="图片 137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+ac.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B-A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为锐角三角形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A=B-A.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eastAsia="Microsoft Yi Baiti" w:hAnsi="Cambria Math" w:cs="Times New Roman"/>
                      <w:sz w:val="24"/>
                      <w:szCs w:val="24"/>
                    </w:rPr>
                    <m:t>π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5" name="图片 1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233672" name="图片 13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6" name="图片 1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240296" name="图片 137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7" name="图片 1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064719" name="图片 13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8" name="图片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530813" name="图片 137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9" name="图片 1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162840" name="图片 13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0" name="图片 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417309" name="图片 138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1" name="图片 1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8316" name="图片 13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2" name="图片 1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890224" name="图片 138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3" name="图片 1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508169" name="图片 138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4" name="图片 1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50214" name="图片 138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5" name="图片 1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584332" name="图片 13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6" name="图片 1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863644" name="图片 138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7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86365" name="图片 138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8" name="图片 1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766719" name="图片 138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9" name="图片 1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234942" name="图片 138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0" name="图片 1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383465" name="图片 139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1" name="图片 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851350" name="图片 13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2" name="图片 1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175706" name="图片 139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3" name="图片 1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808464" name="图片 139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4" name="图片 1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741886" name="图片 139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5" name="图片 1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25688" name="图片 139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6" name="图片 1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797787" name="图片 139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∵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B&lt;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由函数与直线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y=a</w:t>
      </w:r>
      <w:r>
        <w:rPr>
          <w:rFonts w:ascii="Times New Roman" w:eastAsia="宋体" w:hAnsi="Times New Roman" w:cs="Times New Roman"/>
          <w:sz w:val="24"/>
          <w:szCs w:val="24"/>
        </w:rPr>
        <w:t>(0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的三个相邻交点的横坐标分别是</w:t>
      </w:r>
      <w:r>
        <w:rPr>
          <w:rFonts w:ascii="Times New Roman" w:eastAsia="宋体" w:hAnsi="Times New Roman" w:cs="Times New Roman"/>
          <w:sz w:val="24"/>
          <w:szCs w:val="24"/>
        </w:rPr>
        <w:t>2,4,8,</w:t>
      </w:r>
      <w:r>
        <w:rPr>
          <w:rFonts w:ascii="Times New Roman" w:eastAsia="仿宋" w:hAnsi="Times New Roman" w:cs="Times New Roman"/>
          <w:sz w:val="24"/>
          <w:szCs w:val="24"/>
        </w:rPr>
        <w:t>知函数的周期为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4+8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2+4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再由五点法作图可得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求得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k+</w:t>
      </w:r>
      <w:r>
        <w:rPr>
          <w:rFonts w:ascii="Times New Roman" w:eastAsia="宋体" w:hAnsi="Times New Roman" w:cs="Times New Roman"/>
          <w:sz w:val="24"/>
          <w:szCs w:val="24"/>
        </w:rPr>
        <w:t>3≤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≤6</w:t>
      </w:r>
      <w:r>
        <w:rPr>
          <w:rFonts w:ascii="Times New Roman" w:eastAsia="宋体" w:hAnsi="Times New Roman" w:cs="Times New Roman"/>
          <w:i/>
          <w:sz w:val="24"/>
          <w:szCs w:val="24"/>
        </w:rPr>
        <w:t>k+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的单调递减区间为</w:t>
      </w:r>
      <w:r>
        <w:rPr>
          <w:rFonts w:ascii="Times New Roman" w:eastAsia="宋体" w:hAnsi="Times New Roman" w:cs="Times New Roman"/>
          <w:sz w:val="24"/>
          <w:szCs w:val="24"/>
        </w:rPr>
        <w:t>[6</w:t>
      </w:r>
      <w:r>
        <w:rPr>
          <w:rFonts w:ascii="Times New Roman" w:eastAsia="宋体" w:hAnsi="Times New Roman" w:cs="Times New Roman"/>
          <w:i/>
          <w:sz w:val="24"/>
          <w:szCs w:val="24"/>
        </w:rPr>
        <w:t>k-</w:t>
      </w:r>
      <w:r>
        <w:rPr>
          <w:rFonts w:ascii="Times New Roman" w:eastAsia="宋体" w:hAnsi="Times New Roman" w:cs="Times New Roman"/>
          <w:sz w:val="24"/>
          <w:szCs w:val="24"/>
        </w:rPr>
        <w:t>3,6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](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,4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2sin(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a+b=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cos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2sin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是锐角三角形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</w:p>
    <w:p w:rsidR="000F4443" w:rsidRDefault="000F444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&lt;C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&lt;</m:t>
                    </m:r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icrosoft Yi Baiti" w:hAnsi="Cambria Math" w:cs="Times New Rom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,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&lt;</m:t>
                    </m:r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icrosoft Yi Baiti" w:hAnsi="Cambria Math" w:cs="Times New Rom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&lt;</m:t>
                    </m:r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Microsoft Yi Baiti" w:hAnsi="Cambria Math" w:cs="Times New Rom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,</m:t>
                    </m:r>
                  </m:e>
                </m:mr>
              </m:m>
            </m:e>
          </m:d>
        </m:oMath>
      </m:oMathPara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&lt;C&lt;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&lt;a+b&lt;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由正弦定理得</w:t>
      </w:r>
      <w:r>
        <w:rPr>
          <w:rFonts w:ascii="Times New Roman" w:eastAsia="宋体" w:hAnsi="Times New Roman" w:cs="Times New Roman"/>
          <w:i/>
          <w:sz w:val="24"/>
          <w:szCs w:val="24"/>
        </w:rPr>
        <w:t>kb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+ac&gt;</w:t>
      </w:r>
      <w:r>
        <w:rPr>
          <w:rFonts w:ascii="Times New Roman" w:eastAsia="宋体" w:hAnsi="Times New Roman" w:cs="Times New Roman"/>
          <w:sz w:val="24"/>
          <w:szCs w:val="24"/>
        </w:rPr>
        <w:t>19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19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bc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ac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max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0F4443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19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bc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ac</m:t>
              </m:r>
            </m:num>
            <m:den>
              <m:sSup>
                <m:sSup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(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19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)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&lt;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(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19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)(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+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b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den>
                </m:f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100≤100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≥100,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仿宋" w:hAnsi="Times New Roman" w:cs="Times New Roman"/>
          <w:sz w:val="24"/>
          <w:szCs w:val="24"/>
        </w:rPr>
        <w:t>的最小值为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,4)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由已知得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cos(</w:t>
      </w:r>
      <w:r>
        <w:rPr>
          <w:rFonts w:ascii="Times New Roman" w:eastAsia="宋体" w:hAnsi="Times New Roman" w:cs="Times New Roman"/>
          <w:i/>
          <w:sz w:val="24"/>
          <w:szCs w:val="24"/>
        </w:rPr>
        <w:t>A+C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是锐角三角形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&lt;2A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eastAsia="Microsoft Yi Baiti" w:hAnsi="Cambria Math" w:cs="Times New Roman"/>
                      <w:sz w:val="24"/>
                      <w:szCs w:val="24"/>
                    </w:rPr>
                    <m:t>π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&lt;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,4)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,4)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,4)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由题意知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向量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(1,cos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)),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∥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×f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7" name="图片 1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314845" name="图片 139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8" name="图片 1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390028" name="图片 139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故函数的单调递增区间为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99" name="图片 1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140625" name="图片 139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0" name="图片 1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815394" name="图片 140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1" name="图片 1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675908" name="图片 14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2" name="图片 1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66837" name="图片 140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3" name="图片 1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179659" name="图片 14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4" name="图片 1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244176" name="图片 140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5" name="图片 1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988221" name="图片 14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6" name="图片 1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450008" name="图片 140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7" name="图片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358373" name="图片 14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8" name="图片 1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36981" name="图片 140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09" name="图片 1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722863" name="图片 14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0" name="图片 1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313592" name="图片 14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sin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1" name="图片 1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931488" name="图片 141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2" name="图片 1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619219" name="图片 14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3" name="图片 1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647628" name="图片 14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4" name="图片 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851924" name="图片 14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5" name="图片 1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998752" name="图片 14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6" name="图片 1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228787" name="图片 14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7" name="图片 1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781546" name="图片 14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18" name="图片 1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081492" name="图片 141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由题意知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BOC=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BOC=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延长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Times New Roman" w:eastAsia="仿宋" w:hAnsi="Times New Roman" w:cs="Times New Roman"/>
          <w:sz w:val="24"/>
          <w:szCs w:val="24"/>
        </w:rPr>
        <w:t>至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使</w:t>
      </w:r>
      <w:r>
        <w:rPr>
          <w:rFonts w:ascii="Times New Roman" w:eastAsia="宋体" w:hAnsi="Times New Roman" w:cs="Times New Roman"/>
          <w:i/>
          <w:sz w:val="24"/>
          <w:szCs w:val="24"/>
        </w:rPr>
        <w:t>AE=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BE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则四边形</w:t>
      </w:r>
      <w:r>
        <w:rPr>
          <w:rFonts w:ascii="Times New Roman" w:eastAsia="宋体" w:hAnsi="Times New Roman" w:cs="Times New Roman"/>
          <w:i/>
          <w:sz w:val="24"/>
          <w:szCs w:val="24"/>
        </w:rPr>
        <w:t>ABEC</w:t>
      </w:r>
      <w:r>
        <w:rPr>
          <w:rFonts w:ascii="Times New Roman" w:eastAsia="仿宋" w:hAnsi="Times New Roman" w:cs="Times New Roman"/>
          <w:sz w:val="24"/>
          <w:szCs w:val="24"/>
        </w:rPr>
        <w:t>为平行四边形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55980" cy="1016635"/>
            <wp:effectExtent l="0" t="0" r="0" b="0"/>
            <wp:docPr id="1419" name="m83.eps" descr="id:2147507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677376" name="m83.eps" descr="id:214750739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CE=AB.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ACE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AE=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AD=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AC=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ACE=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</w:t>
      </w:r>
      <w:r>
        <w:rPr>
          <w:rFonts w:ascii="Times New Roman" w:eastAsia="宋体" w:hAnsi="Times New Roman" w:cs="Times New Roman"/>
          <w:sz w:val="24"/>
          <w:szCs w:val="24"/>
        </w:rPr>
        <w:t>,cos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ACE=-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BAC=-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由余弦定理得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AC·CE·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CE×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0" name="图片 1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741349" name="图片 14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1" name="图片 1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608896" name="图片 142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CE=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5(</w:t>
      </w:r>
      <w:r>
        <w:rPr>
          <w:rFonts w:ascii="Times New Roman" w:eastAsia="仿宋" w:hAnsi="Times New Roman" w:cs="Times New Roman"/>
          <w:sz w:val="24"/>
          <w:szCs w:val="24"/>
        </w:rPr>
        <w:t>舍去负值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AB=CE=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AB·AC·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BAC=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根据余弦定理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又因为</w:t>
      </w:r>
      <w:r>
        <w:rPr>
          <w:rFonts w:ascii="Times New Roman" w:eastAsia="宋体" w:hAnsi="Times New Roman" w:cs="Times New Roman"/>
          <w:i/>
          <w:sz w:val="24"/>
          <w:szCs w:val="24"/>
        </w:rPr>
        <w:t>ab+a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ab=b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b-a=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根据正弦定理</w:t>
      </w:r>
      <w:r>
        <w:rPr>
          <w:rFonts w:ascii="Times New Roman" w:eastAsia="宋体" w:hAnsi="Times New Roman" w:cs="Times New Roman"/>
          <w:sz w:val="24"/>
          <w:szCs w:val="24"/>
        </w:rPr>
        <w:t>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A+B+C=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A+C=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C-A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C-A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C-A=A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C-A=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舍去后者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的面积为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2" name="图片 1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364645" name="图片 14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3" name="图片 1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666100" name="图片 142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4" name="图片 1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846401" name="图片 14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5" name="图片 1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566984" name="图片 142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6" name="图片 1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005075" name="图片 14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7" name="图片 1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637944" name="图片 142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+A.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A+B=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772D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0F4443" w:rsidRDefault="000F4443"/>
    <w:sectPr w:rsidR="000F4443" w:rsidSect="000F4443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D46" w:rsidRDefault="00772D46" w:rsidP="005C1F5B">
      <w:pPr>
        <w:spacing w:after="0" w:line="240" w:lineRule="auto"/>
      </w:pPr>
      <w:r>
        <w:separator/>
      </w:r>
    </w:p>
  </w:endnote>
  <w:endnote w:type="continuationSeparator" w:id="1">
    <w:p w:rsidR="00772D46" w:rsidRDefault="00772D46" w:rsidP="005C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D46" w:rsidRDefault="00772D46" w:rsidP="005C1F5B">
      <w:pPr>
        <w:spacing w:after="0" w:line="240" w:lineRule="auto"/>
      </w:pPr>
      <w:r>
        <w:separator/>
      </w:r>
    </w:p>
  </w:footnote>
  <w:footnote w:type="continuationSeparator" w:id="1">
    <w:p w:rsidR="00772D46" w:rsidRDefault="00772D46" w:rsidP="005C1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731E8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4443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731E8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1F5B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72D46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07BF8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A006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0F4443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0F444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F444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F444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F444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F444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F444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0F444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F4443"/>
    <w:pPr>
      <w:spacing w:after="180"/>
    </w:pPr>
  </w:style>
  <w:style w:type="paragraph" w:styleId="2">
    <w:name w:val="List Bullet 2"/>
    <w:basedOn w:val="a0"/>
    <w:uiPriority w:val="99"/>
    <w:rsid w:val="000F444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F444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0F444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0F4443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0F444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0F444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0F444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qFormat/>
    <w:rsid w:val="000F444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0F444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0F4443"/>
    <w:rPr>
      <w:b/>
      <w:bCs/>
    </w:rPr>
  </w:style>
  <w:style w:type="character" w:styleId="ac">
    <w:name w:val="page number"/>
    <w:basedOn w:val="a1"/>
    <w:qFormat/>
    <w:rsid w:val="000F4443"/>
  </w:style>
  <w:style w:type="character" w:styleId="ad">
    <w:name w:val="Emphasis"/>
    <w:uiPriority w:val="20"/>
    <w:qFormat/>
    <w:rsid w:val="000F4443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qFormat/>
    <w:rsid w:val="000F4443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0F4443"/>
    <w:rPr>
      <w:vertAlign w:val="superscript"/>
    </w:rPr>
  </w:style>
  <w:style w:type="character" w:customStyle="1" w:styleId="1Char">
    <w:name w:val="标题 1 Char"/>
    <w:link w:val="1"/>
    <w:uiPriority w:val="9"/>
    <w:qFormat/>
    <w:rsid w:val="000F444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F444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0F444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0F444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0F4443"/>
  </w:style>
  <w:style w:type="paragraph" w:styleId="af0">
    <w:name w:val="Quote"/>
    <w:basedOn w:val="a0"/>
    <w:next w:val="a0"/>
    <w:link w:val="Char4"/>
    <w:uiPriority w:val="29"/>
    <w:qFormat/>
    <w:rsid w:val="000F4443"/>
    <w:rPr>
      <w:i/>
    </w:rPr>
  </w:style>
  <w:style w:type="character" w:customStyle="1" w:styleId="Char4">
    <w:name w:val="引用 Char"/>
    <w:link w:val="af0"/>
    <w:uiPriority w:val="29"/>
    <w:qFormat/>
    <w:rsid w:val="000F4443"/>
    <w:rPr>
      <w:i/>
      <w:sz w:val="24"/>
      <w:szCs w:val="24"/>
    </w:rPr>
  </w:style>
  <w:style w:type="character" w:customStyle="1" w:styleId="4Char">
    <w:name w:val="标题 4 Char"/>
    <w:link w:val="40"/>
    <w:semiHidden/>
    <w:rsid w:val="000F444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F4443"/>
    <w:rPr>
      <w:lang w:val="en-US"/>
    </w:rPr>
  </w:style>
  <w:style w:type="paragraph" w:customStyle="1" w:styleId="Char30">
    <w:name w:val="Char3"/>
    <w:basedOn w:val="a0"/>
    <w:qFormat/>
    <w:rsid w:val="000F444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F444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0F444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F444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0F444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0F444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0F444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0F444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0F4443"/>
    <w:rPr>
      <w:sz w:val="18"/>
      <w:szCs w:val="18"/>
    </w:rPr>
  </w:style>
  <w:style w:type="character" w:customStyle="1" w:styleId="Char10">
    <w:name w:val="脚注文本 Char1"/>
    <w:basedOn w:val="a1"/>
    <w:rsid w:val="000F444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0F4443"/>
    <w:pPr>
      <w:outlineLvl w:val="1"/>
    </w:pPr>
  </w:style>
  <w:style w:type="paragraph" w:customStyle="1" w:styleId="af3">
    <w:name w:val="二级章节"/>
    <w:basedOn w:val="a0"/>
    <w:qFormat/>
    <w:rsid w:val="000F4443"/>
    <w:pPr>
      <w:outlineLvl w:val="2"/>
    </w:pPr>
  </w:style>
  <w:style w:type="paragraph" w:customStyle="1" w:styleId="af4">
    <w:name w:val="三级章节"/>
    <w:basedOn w:val="a0"/>
    <w:qFormat/>
    <w:rsid w:val="000F4443"/>
    <w:pPr>
      <w:outlineLvl w:val="3"/>
    </w:pPr>
  </w:style>
  <w:style w:type="paragraph" w:customStyle="1" w:styleId="af5">
    <w:name w:val="五级章节"/>
    <w:basedOn w:val="a0"/>
    <w:qFormat/>
    <w:rsid w:val="000F4443"/>
    <w:pPr>
      <w:outlineLvl w:val="5"/>
    </w:pPr>
  </w:style>
  <w:style w:type="paragraph" w:customStyle="1" w:styleId="af6">
    <w:name w:val="八级章节"/>
    <w:basedOn w:val="a0"/>
    <w:qFormat/>
    <w:rsid w:val="000F4443"/>
    <w:pPr>
      <w:outlineLvl w:val="8"/>
    </w:pPr>
  </w:style>
  <w:style w:type="paragraph" w:customStyle="1" w:styleId="af7">
    <w:name w:val="四级章节"/>
    <w:basedOn w:val="a0"/>
    <w:qFormat/>
    <w:rsid w:val="000F4443"/>
    <w:pPr>
      <w:outlineLvl w:val="4"/>
    </w:pPr>
  </w:style>
  <w:style w:type="paragraph" w:styleId="af8">
    <w:name w:val="header"/>
    <w:basedOn w:val="a0"/>
    <w:rsid w:val="000F444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0F4443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17C6D6E-9B6F-4FCD-925F-1BC7EBDA4C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13</Pages>
  <Words>1025</Words>
  <Characters>5845</Characters>
  <Application>Microsoft Office Word</Application>
  <DocSecurity>0</DocSecurity>
  <Lines>48</Lines>
  <Paragraphs>13</Paragraphs>
  <ScaleCrop>false</ScaleCrop>
  <Company>HOME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2019-10-21T08:55:00Z</dcterms:created>
  <dcterms:modified xsi:type="dcterms:W3CDTF">2020-02-13T13:28:00Z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